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C82" w14:textId="34F28C3C" w:rsidR="00BA00AB" w:rsidRDefault="00A97A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Alan STOPPER</w:t>
      </w:r>
      <w:r>
        <w:rPr>
          <w:rFonts w:cs="Times New Roman"/>
          <w:szCs w:val="24"/>
        </w:rPr>
        <w:t xml:space="preserve">      (d.1476)</w:t>
      </w:r>
    </w:p>
    <w:p w14:paraId="43A8757B" w14:textId="06C5438B" w:rsidR="00A97A89" w:rsidRDefault="00A97A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Tadcaster.</w:t>
      </w:r>
    </w:p>
    <w:p w14:paraId="600AD067" w14:textId="77777777" w:rsidR="00A97A89" w:rsidRDefault="00A97A89" w:rsidP="009139A6">
      <w:pPr>
        <w:pStyle w:val="NoSpacing"/>
        <w:rPr>
          <w:rFonts w:cs="Times New Roman"/>
          <w:szCs w:val="24"/>
        </w:rPr>
      </w:pPr>
    </w:p>
    <w:p w14:paraId="4037117D" w14:textId="77777777" w:rsidR="00A97A89" w:rsidRDefault="00A97A89" w:rsidP="009139A6">
      <w:pPr>
        <w:pStyle w:val="NoSpacing"/>
        <w:rPr>
          <w:rFonts w:cs="Times New Roman"/>
          <w:szCs w:val="24"/>
        </w:rPr>
      </w:pPr>
    </w:p>
    <w:p w14:paraId="64A28383" w14:textId="27336993" w:rsidR="00A97A89" w:rsidRDefault="00A97A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Oct.1476</w:t>
      </w:r>
      <w:r>
        <w:rPr>
          <w:rFonts w:cs="Times New Roman"/>
          <w:szCs w:val="24"/>
        </w:rPr>
        <w:tab/>
        <w:t>He made his Will.   (W.Y.R. p.160)</w:t>
      </w:r>
    </w:p>
    <w:p w14:paraId="3216A33B" w14:textId="7E95D198" w:rsidR="00A97A89" w:rsidRDefault="00A97A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344108CF" w14:textId="77777777" w:rsidR="00A97A89" w:rsidRDefault="00A97A89" w:rsidP="009139A6">
      <w:pPr>
        <w:pStyle w:val="NoSpacing"/>
        <w:rPr>
          <w:rFonts w:cs="Times New Roman"/>
          <w:szCs w:val="24"/>
        </w:rPr>
      </w:pPr>
    </w:p>
    <w:p w14:paraId="7BFEDF9B" w14:textId="77777777" w:rsidR="00A97A89" w:rsidRDefault="00A97A89" w:rsidP="009139A6">
      <w:pPr>
        <w:pStyle w:val="NoSpacing"/>
        <w:rPr>
          <w:rFonts w:cs="Times New Roman"/>
          <w:szCs w:val="24"/>
        </w:rPr>
      </w:pPr>
    </w:p>
    <w:p w14:paraId="40746771" w14:textId="2C554E5A" w:rsidR="00A97A89" w:rsidRPr="00A97A89" w:rsidRDefault="00A97A8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sectPr w:rsidR="00A97A89" w:rsidRPr="00A97A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2760" w14:textId="77777777" w:rsidR="00A97A89" w:rsidRDefault="00A97A89" w:rsidP="009139A6">
      <w:r>
        <w:separator/>
      </w:r>
    </w:p>
  </w:endnote>
  <w:endnote w:type="continuationSeparator" w:id="0">
    <w:p w14:paraId="0503FB0F" w14:textId="77777777" w:rsidR="00A97A89" w:rsidRDefault="00A97A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C9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BB0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FE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1DBC" w14:textId="77777777" w:rsidR="00A97A89" w:rsidRDefault="00A97A89" w:rsidP="009139A6">
      <w:r>
        <w:separator/>
      </w:r>
    </w:p>
  </w:footnote>
  <w:footnote w:type="continuationSeparator" w:id="0">
    <w:p w14:paraId="3FDFE86E" w14:textId="77777777" w:rsidR="00A97A89" w:rsidRDefault="00A97A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60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5DA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3B5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A89"/>
    <w:rsid w:val="000666E0"/>
    <w:rsid w:val="002510B7"/>
    <w:rsid w:val="005C130B"/>
    <w:rsid w:val="00826F5C"/>
    <w:rsid w:val="009139A6"/>
    <w:rsid w:val="009448BB"/>
    <w:rsid w:val="00947624"/>
    <w:rsid w:val="00A3176C"/>
    <w:rsid w:val="00A97A89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AEBAF"/>
  <w15:chartTrackingRefBased/>
  <w15:docId w15:val="{584D956E-690A-4EAE-8A9F-4E894E76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2023-09-04T11:20:00Z</dcterms:created>
  <dcterms:modified xsi:type="dcterms:W3CDTF">2023-09-04T11:22:00Z</dcterms:modified>
</cp:coreProperties>
</file>